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Pr="00CE4ACC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E4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 w:rsidRPr="00CE4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BC6A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417036" w:rsidRPr="00CE4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E4ACC" w:rsidRPr="00CE4A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электронному контракту по закупке №</w:t>
      </w:r>
    </w:p>
    <w:p w:rsidR="00992E06" w:rsidRPr="00CE4ACC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6D4938"/>
    <w:rsid w:val="0076667C"/>
    <w:rsid w:val="00783E5C"/>
    <w:rsid w:val="007C7659"/>
    <w:rsid w:val="0095334D"/>
    <w:rsid w:val="0097740A"/>
    <w:rsid w:val="009857A1"/>
    <w:rsid w:val="00992E06"/>
    <w:rsid w:val="009C0615"/>
    <w:rsid w:val="009D44B3"/>
    <w:rsid w:val="00A4081F"/>
    <w:rsid w:val="00A95640"/>
    <w:rsid w:val="00B453E0"/>
    <w:rsid w:val="00B67A6A"/>
    <w:rsid w:val="00B70844"/>
    <w:rsid w:val="00BB77CC"/>
    <w:rsid w:val="00BC6A70"/>
    <w:rsid w:val="00BD086D"/>
    <w:rsid w:val="00BF14E1"/>
    <w:rsid w:val="00C1233A"/>
    <w:rsid w:val="00C214AD"/>
    <w:rsid w:val="00C828B2"/>
    <w:rsid w:val="00C82B88"/>
    <w:rsid w:val="00CE4ACC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64F12D83</Template>
  <TotalTime>68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49</cp:revision>
  <dcterms:created xsi:type="dcterms:W3CDTF">2016-03-14T14:02:00Z</dcterms:created>
  <dcterms:modified xsi:type="dcterms:W3CDTF">2026-08-20T12:05:00Z</dcterms:modified>
</cp:coreProperties>
</file>